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0EFF" w:rsidRPr="00BA6B00" w:rsidRDefault="00ED0EFF" w:rsidP="00825751">
      <w:pPr>
        <w:rPr>
          <w:rFonts w:ascii="Hand writing Mutlu" w:hAnsi="Hand writing Mutlu"/>
        </w:rPr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262.3pt;margin-top:-2.2pt;width:0;height:786pt;z-index:251657216" o:connectortype="straight"/>
        </w:pict>
      </w:r>
      <w:r w:rsidRPr="00BA6B00">
        <w:rPr>
          <w:rFonts w:ascii="Hand writing Mutlu" w:hAnsi="Hand writing Mutlu"/>
        </w:rPr>
        <w:t>Adı Soyadı:</w:t>
      </w:r>
      <w:r>
        <w:t>……………………………………</w:t>
      </w:r>
    </w:p>
    <w:p w:rsidR="00ED0EFF" w:rsidRDefault="00ED0EFF" w:rsidP="00825751">
      <w:pPr>
        <w:jc w:val="center"/>
        <w:rPr>
          <w:rFonts w:ascii="Century Gothic" w:hAnsi="Century Gothic"/>
          <w:b/>
        </w:rPr>
      </w:pPr>
      <w:r>
        <w:rPr>
          <w:noProof/>
        </w:rPr>
        <w:pict>
          <v:rect id="_x0000_s1027" style="position:absolute;left:0;text-align:left;margin-left:-11.45pt;margin-top:3.6pt;width:267pt;height:203pt;z-index:-251660288"/>
        </w:pict>
      </w:r>
    </w:p>
    <w:p w:rsidR="00ED0EFF" w:rsidRPr="004C0902" w:rsidRDefault="00ED0EFF" w:rsidP="00825751">
      <w:pPr>
        <w:jc w:val="center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ALİ BABA</w:t>
      </w:r>
    </w:p>
    <w:p w:rsidR="00ED0EFF" w:rsidRDefault="00ED0EFF" w:rsidP="00825751">
      <w:pPr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 xml:space="preserve">    </w:t>
      </w:r>
      <w:r>
        <w:rPr>
          <w:rFonts w:ascii="Century Gothic" w:hAnsi="Century Gothic"/>
        </w:rPr>
        <w:tab/>
        <w:t>Bir köyde Ali Baba adında biri yaşarmış. Ak sakalları, kıpır kıpır gözleri varmış. Çocuklara sevgiyle bakarmış. Mutluluğu onlarda tadarmış.</w:t>
      </w:r>
    </w:p>
    <w:p w:rsidR="00ED0EFF" w:rsidRDefault="00ED0EFF" w:rsidP="00825751">
      <w:pPr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ab/>
        <w:t>Ali Babanın babası çok fakirmiş. Bu nedenle Ali Baba çocukluğunu yaşayamamış. İtilip kakılmışlığı aklına geldikçe ağlarmış. Çocuklarla karşılaştıkça onlara şu öğüdü verirmiş:</w:t>
      </w:r>
    </w:p>
    <w:p w:rsidR="00ED0EFF" w:rsidRPr="007E3030" w:rsidRDefault="00ED0EFF" w:rsidP="00825751">
      <w:pPr>
        <w:jc w:val="both"/>
        <w:rPr>
          <w:rFonts w:ascii="Century Gothic" w:hAnsi="Century Gothic"/>
          <w:b/>
          <w:i/>
          <w:sz w:val="20"/>
          <w:szCs w:val="20"/>
        </w:rPr>
      </w:pPr>
      <w:r>
        <w:rPr>
          <w:rFonts w:ascii="Century Gothic" w:hAnsi="Century Gothic"/>
        </w:rPr>
        <w:tab/>
        <w:t>-Sakın fakir insanları horlamayın. Onlara yardımcı olun.</w:t>
      </w:r>
    </w:p>
    <w:p w:rsidR="00ED0EFF" w:rsidRPr="004C0902" w:rsidRDefault="00ED0EFF" w:rsidP="00825751">
      <w:pPr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 xml:space="preserve">    </w:t>
      </w:r>
    </w:p>
    <w:p w:rsidR="00ED0EFF" w:rsidRDefault="00ED0EFF" w:rsidP="00825751">
      <w:pPr>
        <w:rPr>
          <w:rFonts w:ascii="Century Gothic" w:hAnsi="Century Gothic"/>
        </w:rPr>
      </w:pPr>
    </w:p>
    <w:p w:rsidR="00ED0EFF" w:rsidRDefault="00ED0EFF" w:rsidP="00825751">
      <w:pPr>
        <w:rPr>
          <w:rFonts w:ascii="Century Gothic" w:hAnsi="Century Gothic"/>
          <w:b/>
        </w:rPr>
      </w:pPr>
      <w:r w:rsidRPr="007421C9">
        <w:rPr>
          <w:rFonts w:ascii="Century Gothic" w:hAnsi="Century Gothic"/>
          <w:b/>
        </w:rPr>
        <w:t xml:space="preserve">1) </w:t>
      </w:r>
      <w:r>
        <w:rPr>
          <w:rFonts w:ascii="Century Gothic" w:hAnsi="Century Gothic"/>
          <w:b/>
        </w:rPr>
        <w:t>Ali Baba nerede yaşarmış</w:t>
      </w:r>
      <w:r w:rsidRPr="007421C9">
        <w:rPr>
          <w:rFonts w:ascii="Century Gothic" w:hAnsi="Century Gothic"/>
          <w:b/>
        </w:rPr>
        <w:t>?</w:t>
      </w:r>
    </w:p>
    <w:p w:rsidR="00ED0EFF" w:rsidRPr="007421C9" w:rsidRDefault="00ED0EFF" w:rsidP="00825751">
      <w:pPr>
        <w:rPr>
          <w:rFonts w:ascii="Century Gothic" w:hAnsi="Century Gothic"/>
          <w:b/>
        </w:rPr>
      </w:pPr>
    </w:p>
    <w:p w:rsidR="00ED0EFF" w:rsidRDefault="00ED0EFF" w:rsidP="00825751">
      <w:pPr>
        <w:rPr>
          <w:rFonts w:ascii="Century Gothic" w:hAnsi="Century Gothic"/>
        </w:rPr>
      </w:pPr>
      <w:r>
        <w:rPr>
          <w:rFonts w:ascii="Century Gothic" w:hAnsi="Century Gothic"/>
        </w:rPr>
        <w:t>_________________________________________</w:t>
      </w:r>
    </w:p>
    <w:p w:rsidR="00ED0EFF" w:rsidRDefault="00ED0EFF" w:rsidP="00825751">
      <w:pPr>
        <w:rPr>
          <w:rFonts w:ascii="Century Gothic" w:hAnsi="Century Gothic"/>
          <w:b/>
        </w:rPr>
      </w:pPr>
      <w:r w:rsidRPr="007421C9">
        <w:rPr>
          <w:rFonts w:ascii="Century Gothic" w:hAnsi="Century Gothic"/>
          <w:b/>
        </w:rPr>
        <w:t xml:space="preserve">2) </w:t>
      </w:r>
      <w:r>
        <w:rPr>
          <w:rFonts w:ascii="Century Gothic" w:hAnsi="Century Gothic"/>
          <w:b/>
        </w:rPr>
        <w:t>Ali Baba nasıl biriymiş</w:t>
      </w:r>
      <w:r w:rsidRPr="007421C9">
        <w:rPr>
          <w:rFonts w:ascii="Century Gothic" w:hAnsi="Century Gothic"/>
          <w:b/>
        </w:rPr>
        <w:t>?</w:t>
      </w:r>
    </w:p>
    <w:p w:rsidR="00ED0EFF" w:rsidRPr="007421C9" w:rsidRDefault="00ED0EFF" w:rsidP="00825751">
      <w:pPr>
        <w:rPr>
          <w:rFonts w:ascii="Century Gothic" w:hAnsi="Century Gothic"/>
          <w:b/>
        </w:rPr>
      </w:pPr>
    </w:p>
    <w:p w:rsidR="00ED0EFF" w:rsidRDefault="00ED0EFF" w:rsidP="00825751">
      <w:pPr>
        <w:rPr>
          <w:rFonts w:ascii="Century Gothic" w:hAnsi="Century Gothic"/>
        </w:rPr>
      </w:pPr>
      <w:r>
        <w:rPr>
          <w:rFonts w:ascii="Century Gothic" w:hAnsi="Century Gothic"/>
        </w:rPr>
        <w:t>_________________________________________</w:t>
      </w:r>
    </w:p>
    <w:p w:rsidR="00ED0EFF" w:rsidRDefault="00ED0EFF" w:rsidP="00825751">
      <w:pPr>
        <w:rPr>
          <w:rFonts w:ascii="Century Gothic" w:hAnsi="Century Gothic"/>
          <w:b/>
        </w:rPr>
      </w:pPr>
      <w:r w:rsidRPr="007421C9">
        <w:rPr>
          <w:rFonts w:ascii="Century Gothic" w:hAnsi="Century Gothic"/>
          <w:b/>
        </w:rPr>
        <w:t xml:space="preserve">3) </w:t>
      </w:r>
      <w:r>
        <w:rPr>
          <w:rFonts w:ascii="Century Gothic" w:hAnsi="Century Gothic"/>
          <w:b/>
        </w:rPr>
        <w:t>Ali Baba mutluluğu nasıl tadarmış</w:t>
      </w:r>
      <w:r w:rsidRPr="007421C9">
        <w:rPr>
          <w:rFonts w:ascii="Century Gothic" w:hAnsi="Century Gothic"/>
          <w:b/>
        </w:rPr>
        <w:t>?</w:t>
      </w:r>
    </w:p>
    <w:p w:rsidR="00ED0EFF" w:rsidRPr="007421C9" w:rsidRDefault="00ED0EFF" w:rsidP="00825751">
      <w:pPr>
        <w:rPr>
          <w:rFonts w:ascii="Century Gothic" w:hAnsi="Century Gothic"/>
          <w:b/>
        </w:rPr>
      </w:pPr>
    </w:p>
    <w:p w:rsidR="00ED0EFF" w:rsidRDefault="00ED0EFF" w:rsidP="00825751">
      <w:pPr>
        <w:rPr>
          <w:rFonts w:ascii="Century Gothic" w:hAnsi="Century Gothic"/>
        </w:rPr>
      </w:pPr>
      <w:r>
        <w:rPr>
          <w:rFonts w:ascii="Century Gothic" w:hAnsi="Century Gothic"/>
        </w:rPr>
        <w:t>_________________________________________</w:t>
      </w:r>
    </w:p>
    <w:p w:rsidR="00ED0EFF" w:rsidRDefault="00ED0EFF" w:rsidP="00825751">
      <w:pPr>
        <w:rPr>
          <w:rFonts w:ascii="Century Gothic" w:hAnsi="Century Gothic"/>
          <w:b/>
        </w:rPr>
      </w:pPr>
      <w:r w:rsidRPr="007421C9">
        <w:rPr>
          <w:rFonts w:ascii="Century Gothic" w:hAnsi="Century Gothic"/>
          <w:b/>
        </w:rPr>
        <w:t xml:space="preserve">4) </w:t>
      </w:r>
      <w:r>
        <w:rPr>
          <w:rFonts w:ascii="Century Gothic" w:hAnsi="Century Gothic"/>
          <w:b/>
        </w:rPr>
        <w:t>Ali Babanın babasının durumu nasılmış</w:t>
      </w:r>
      <w:r w:rsidRPr="007421C9">
        <w:rPr>
          <w:rFonts w:ascii="Century Gothic" w:hAnsi="Century Gothic"/>
          <w:b/>
        </w:rPr>
        <w:t xml:space="preserve">? </w:t>
      </w:r>
    </w:p>
    <w:p w:rsidR="00ED0EFF" w:rsidRPr="007421C9" w:rsidRDefault="00ED0EFF" w:rsidP="00825751">
      <w:pPr>
        <w:rPr>
          <w:rFonts w:ascii="Century Gothic" w:hAnsi="Century Gothic"/>
          <w:b/>
        </w:rPr>
      </w:pPr>
    </w:p>
    <w:p w:rsidR="00ED0EFF" w:rsidRDefault="00ED0EFF" w:rsidP="00825751">
      <w:pPr>
        <w:rPr>
          <w:rFonts w:ascii="Century Gothic" w:hAnsi="Century Gothic"/>
        </w:rPr>
      </w:pPr>
      <w:r>
        <w:rPr>
          <w:rFonts w:ascii="Century Gothic" w:hAnsi="Century Gothic"/>
        </w:rPr>
        <w:t>_________________________________________</w:t>
      </w:r>
    </w:p>
    <w:p w:rsidR="00ED0EFF" w:rsidRDefault="00ED0EFF" w:rsidP="00825751">
      <w:pPr>
        <w:rPr>
          <w:rFonts w:ascii="Century Gothic" w:hAnsi="Century Gothic"/>
          <w:b/>
        </w:rPr>
      </w:pPr>
      <w:r w:rsidRPr="007421C9">
        <w:rPr>
          <w:rFonts w:ascii="Century Gothic" w:hAnsi="Century Gothic"/>
          <w:b/>
        </w:rPr>
        <w:t xml:space="preserve">5) </w:t>
      </w:r>
      <w:r>
        <w:rPr>
          <w:rFonts w:ascii="Century Gothic" w:hAnsi="Century Gothic"/>
          <w:b/>
        </w:rPr>
        <w:t>Ali Baba çocukluğunu neden yaşayamamış</w:t>
      </w:r>
      <w:r w:rsidRPr="007421C9">
        <w:rPr>
          <w:rFonts w:ascii="Century Gothic" w:hAnsi="Century Gothic"/>
          <w:b/>
        </w:rPr>
        <w:t>?</w:t>
      </w:r>
    </w:p>
    <w:p w:rsidR="00ED0EFF" w:rsidRPr="007421C9" w:rsidRDefault="00ED0EFF" w:rsidP="00825751">
      <w:pPr>
        <w:rPr>
          <w:rFonts w:ascii="Century Gothic" w:hAnsi="Century Gothic"/>
          <w:b/>
        </w:rPr>
      </w:pPr>
    </w:p>
    <w:p w:rsidR="00ED0EFF" w:rsidRDefault="00ED0EFF" w:rsidP="00825751">
      <w:pPr>
        <w:rPr>
          <w:rFonts w:ascii="Century Gothic" w:hAnsi="Century Gothic"/>
        </w:rPr>
      </w:pPr>
      <w:r>
        <w:rPr>
          <w:rFonts w:ascii="Century Gothic" w:hAnsi="Century Gothic"/>
        </w:rPr>
        <w:t>_________________________________________</w:t>
      </w:r>
    </w:p>
    <w:p w:rsidR="00ED0EFF" w:rsidRDefault="00ED0EFF" w:rsidP="00825751">
      <w:pPr>
        <w:rPr>
          <w:rFonts w:ascii="Century Gothic" w:hAnsi="Century Gothic"/>
          <w:b/>
        </w:rPr>
      </w:pPr>
      <w:r w:rsidRPr="007421C9">
        <w:rPr>
          <w:rFonts w:ascii="Century Gothic" w:hAnsi="Century Gothic"/>
          <w:b/>
        </w:rPr>
        <w:t xml:space="preserve">6) </w:t>
      </w:r>
      <w:r>
        <w:rPr>
          <w:rFonts w:ascii="Century Gothic" w:hAnsi="Century Gothic"/>
          <w:b/>
        </w:rPr>
        <w:t>Ali Baba çocuklara ne öğütlüyor?</w:t>
      </w:r>
    </w:p>
    <w:p w:rsidR="00ED0EFF" w:rsidRDefault="00ED0EFF" w:rsidP="00825751">
      <w:pPr>
        <w:rPr>
          <w:rFonts w:ascii="Century Gothic" w:hAnsi="Century Gothic"/>
          <w:b/>
        </w:rPr>
      </w:pPr>
    </w:p>
    <w:p w:rsidR="00ED0EFF" w:rsidRDefault="00ED0EFF" w:rsidP="00825751">
      <w:pPr>
        <w:rPr>
          <w:rFonts w:ascii="Century Gothic" w:hAnsi="Century Gothic"/>
        </w:rPr>
      </w:pPr>
      <w:r>
        <w:rPr>
          <w:rFonts w:ascii="Century Gothic" w:hAnsi="Century Gothic"/>
        </w:rPr>
        <w:t>_________________________________________</w:t>
      </w:r>
    </w:p>
    <w:p w:rsidR="00ED0EFF" w:rsidRDefault="00ED0EFF" w:rsidP="00825751">
      <w:pPr>
        <w:rPr>
          <w:rFonts w:ascii="Century Gothic" w:hAnsi="Century Gothic"/>
          <w:b/>
          <w:noProof/>
        </w:rPr>
      </w:pPr>
    </w:p>
    <w:p w:rsidR="00ED0EFF" w:rsidRDefault="00ED0EFF" w:rsidP="00825751">
      <w:pPr>
        <w:rPr>
          <w:rFonts w:ascii="Century Gothic" w:hAnsi="Century Gothic"/>
          <w:b/>
          <w:noProof/>
        </w:rPr>
      </w:pPr>
      <w:r>
        <w:rPr>
          <w:rFonts w:ascii="Century Gothic" w:hAnsi="Century Gothic"/>
          <w:b/>
          <w:noProof/>
        </w:rPr>
        <w:t>7</w:t>
      </w:r>
      <w:r w:rsidRPr="007421C9">
        <w:rPr>
          <w:rFonts w:ascii="Century Gothic" w:hAnsi="Century Gothic"/>
          <w:b/>
          <w:noProof/>
        </w:rPr>
        <w:t xml:space="preserve">) </w:t>
      </w:r>
      <w:r>
        <w:rPr>
          <w:rFonts w:ascii="Century Gothic" w:hAnsi="Century Gothic"/>
          <w:b/>
          <w:noProof/>
        </w:rPr>
        <w:t>Aşağıdaki cümleleri kutudaki uygun kelimelerle tamamlayın.</w:t>
      </w:r>
    </w:p>
    <w:p w:rsidR="00ED0EFF" w:rsidRDefault="00ED0EFF" w:rsidP="00825751">
      <w:pPr>
        <w:rPr>
          <w:b/>
          <w:sz w:val="32"/>
          <w:szCs w:val="32"/>
        </w:rPr>
      </w:pPr>
      <w:r>
        <w:rPr>
          <w:noProof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_x0000_s1028" type="#_x0000_t109" style="position:absolute;margin-left:.55pt;margin-top:9.15pt;width:248.25pt;height:63.9pt;z-index:-251657216"/>
        </w:pict>
      </w:r>
      <w:r>
        <w:rPr>
          <w:b/>
          <w:sz w:val="32"/>
          <w:szCs w:val="32"/>
        </w:rPr>
        <w:tab/>
      </w:r>
      <w:r>
        <w:rPr>
          <w:b/>
          <w:sz w:val="32"/>
          <w:szCs w:val="32"/>
        </w:rPr>
        <w:tab/>
      </w:r>
    </w:p>
    <w:p w:rsidR="00ED0EFF" w:rsidRPr="00C90193" w:rsidRDefault="00ED0EFF" w:rsidP="00825751">
      <w:pPr>
        <w:rPr>
          <w:rFonts w:ascii="Hand writing Mutlu" w:hAnsi="Hand writing Mutlu"/>
          <w:b/>
          <w:sz w:val="28"/>
          <w:szCs w:val="28"/>
        </w:rPr>
      </w:pPr>
      <w:r>
        <w:rPr>
          <w:b/>
          <w:sz w:val="32"/>
          <w:szCs w:val="32"/>
        </w:rPr>
        <w:t xml:space="preserve">  </w:t>
      </w:r>
      <w:r w:rsidRPr="00C90193">
        <w:rPr>
          <w:rFonts w:ascii="Hand writing Mutlu" w:hAnsi="Hand writing Mutlu"/>
          <w:b/>
          <w:sz w:val="28"/>
          <w:szCs w:val="28"/>
        </w:rPr>
        <w:t>oynadık-gideceğiz-getiriyor-</w:t>
      </w:r>
    </w:p>
    <w:p w:rsidR="00ED0EFF" w:rsidRPr="00C90193" w:rsidRDefault="00ED0EFF" w:rsidP="00825751">
      <w:pPr>
        <w:rPr>
          <w:b/>
          <w:sz w:val="28"/>
          <w:szCs w:val="28"/>
        </w:rPr>
      </w:pPr>
      <w:r w:rsidRPr="00C90193">
        <w:rPr>
          <w:rFonts w:ascii="Hand writing Mutlu" w:hAnsi="Hand writing Mutlu"/>
          <w:b/>
          <w:sz w:val="28"/>
          <w:szCs w:val="28"/>
        </w:rPr>
        <w:t xml:space="preserve"> başladı-seviyor-gitmiş-sevdim</w:t>
      </w:r>
    </w:p>
    <w:p w:rsidR="00ED0EFF" w:rsidRDefault="00ED0EFF" w:rsidP="00825751">
      <w:pPr>
        <w:rPr>
          <w:b/>
          <w:sz w:val="32"/>
          <w:szCs w:val="32"/>
        </w:rPr>
      </w:pPr>
    </w:p>
    <w:p w:rsidR="00ED0EFF" w:rsidRDefault="00ED0EFF" w:rsidP="00825751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Dün kardeşimle top ………………………………….</w:t>
      </w:r>
    </w:p>
    <w:p w:rsidR="00ED0EFF" w:rsidRDefault="00ED0EFF" w:rsidP="00825751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Okula erkenden ………………………………………..</w:t>
      </w:r>
    </w:p>
    <w:p w:rsidR="00ED0EFF" w:rsidRDefault="00ED0EFF" w:rsidP="00825751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Annem kek pişirmeyi çok ……………………...</w:t>
      </w:r>
    </w:p>
    <w:p w:rsidR="00ED0EFF" w:rsidRDefault="00ED0EFF" w:rsidP="00825751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Babamla sinemaya …………………………………….</w:t>
      </w:r>
    </w:p>
    <w:p w:rsidR="00ED0EFF" w:rsidRDefault="00ED0EFF" w:rsidP="00825751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Yağmur yağmaya ……………………………………….</w:t>
      </w:r>
    </w:p>
    <w:p w:rsidR="00ED0EFF" w:rsidRDefault="00ED0EFF" w:rsidP="00825751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Test çözmeyi çok ………………………………………</w:t>
      </w:r>
    </w:p>
    <w:p w:rsidR="00ED0EFF" w:rsidRPr="00336249" w:rsidRDefault="00ED0EFF" w:rsidP="00825751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Postacı mektupları …………………………………….</w:t>
      </w:r>
    </w:p>
    <w:p w:rsidR="00ED0EFF" w:rsidRDefault="00ED0EFF" w:rsidP="00825751">
      <w:pPr>
        <w:rPr>
          <w:b/>
          <w:sz w:val="32"/>
          <w:szCs w:val="32"/>
        </w:rPr>
      </w:pPr>
    </w:p>
    <w:p w:rsidR="00ED0EFF" w:rsidRDefault="00ED0EFF" w:rsidP="00825751">
      <w:pPr>
        <w:rPr>
          <w:b/>
          <w:sz w:val="32"/>
          <w:szCs w:val="32"/>
        </w:rPr>
      </w:pPr>
    </w:p>
    <w:p w:rsidR="00ED0EFF" w:rsidRDefault="00ED0EFF" w:rsidP="00825751">
      <w:pPr>
        <w:spacing w:line="360" w:lineRule="auto"/>
        <w:rPr>
          <w:rFonts w:ascii="Century Gothic" w:hAnsi="Century Gothic"/>
          <w:b/>
        </w:rPr>
      </w:pPr>
      <w:r w:rsidRPr="007421C9">
        <w:rPr>
          <w:rFonts w:ascii="Century Gothic" w:hAnsi="Century Gothic"/>
          <w:b/>
        </w:rPr>
        <w:t xml:space="preserve">8) </w:t>
      </w:r>
      <w:r>
        <w:rPr>
          <w:rFonts w:ascii="Century Gothic" w:hAnsi="Century Gothic"/>
          <w:b/>
        </w:rPr>
        <w:t>Dengeli beslenme nedir?</w:t>
      </w:r>
    </w:p>
    <w:p w:rsidR="00ED0EFF" w:rsidRDefault="00ED0EFF" w:rsidP="00825751">
      <w:pPr>
        <w:spacing w:line="360" w:lineRule="auto"/>
        <w:rPr>
          <w:rFonts w:ascii="Century Gothic" w:hAnsi="Century Gothic"/>
        </w:rPr>
      </w:pPr>
      <w:r>
        <w:rPr>
          <w:rFonts w:ascii="Century Gothic" w:hAnsi="Century Gothic"/>
        </w:rPr>
        <w:t>……………………………………………………..</w:t>
      </w:r>
    </w:p>
    <w:p w:rsidR="00ED0EFF" w:rsidRDefault="00ED0EFF" w:rsidP="00825751">
      <w:pPr>
        <w:spacing w:line="360" w:lineRule="auto"/>
        <w:rPr>
          <w:rFonts w:ascii="Century Gothic" w:hAnsi="Century Gothic"/>
        </w:rPr>
      </w:pPr>
      <w:r>
        <w:rPr>
          <w:rFonts w:ascii="Century Gothic" w:hAnsi="Century Gothic"/>
        </w:rPr>
        <w:t>……………………………………………………..</w:t>
      </w:r>
    </w:p>
    <w:p w:rsidR="00ED0EFF" w:rsidRDefault="00ED0EFF" w:rsidP="00825751">
      <w:pPr>
        <w:rPr>
          <w:rFonts w:ascii="Century Gothic" w:hAnsi="Century Gothic"/>
          <w:b/>
        </w:rPr>
      </w:pPr>
    </w:p>
    <w:p w:rsidR="00ED0EFF" w:rsidRPr="007421C9" w:rsidRDefault="00ED0EFF" w:rsidP="00825751">
      <w:pPr>
        <w:rPr>
          <w:rFonts w:ascii="Century Gothic" w:hAnsi="Century Gothic"/>
          <w:b/>
        </w:rPr>
      </w:pPr>
      <w:r w:rsidRPr="007421C9">
        <w:rPr>
          <w:rFonts w:ascii="Century Gothic" w:hAnsi="Century Gothic"/>
          <w:b/>
        </w:rPr>
        <w:t xml:space="preserve">9) </w:t>
      </w:r>
      <w:r>
        <w:rPr>
          <w:rFonts w:ascii="Century Gothic" w:hAnsi="Century Gothic"/>
          <w:b/>
        </w:rPr>
        <w:t>Düzenli beslenme nedir</w:t>
      </w:r>
      <w:r w:rsidRPr="007421C9">
        <w:rPr>
          <w:rFonts w:ascii="Century Gothic" w:hAnsi="Century Gothic"/>
          <w:b/>
        </w:rPr>
        <w:t>?</w:t>
      </w:r>
    </w:p>
    <w:p w:rsidR="00ED0EFF" w:rsidRDefault="00ED0EFF" w:rsidP="00825751">
      <w:pPr>
        <w:rPr>
          <w:rFonts w:ascii="Century Gothic" w:hAnsi="Century Gothic"/>
        </w:rPr>
      </w:pPr>
      <w:r>
        <w:rPr>
          <w:rFonts w:ascii="Century Gothic" w:hAnsi="Century Gothic"/>
        </w:rPr>
        <w:t>……………………………………………………..</w:t>
      </w:r>
    </w:p>
    <w:p w:rsidR="00ED0EFF" w:rsidRDefault="00ED0EFF" w:rsidP="00825751">
      <w:pPr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 xml:space="preserve"> </w:t>
      </w:r>
    </w:p>
    <w:p w:rsidR="00ED0EFF" w:rsidRDefault="00ED0EFF" w:rsidP="00825751">
      <w:pPr>
        <w:rPr>
          <w:rFonts w:ascii="Century Gothic" w:hAnsi="Century Gothic"/>
        </w:rPr>
      </w:pPr>
      <w:r>
        <w:rPr>
          <w:rFonts w:ascii="Century Gothic" w:hAnsi="Century Gothic"/>
        </w:rPr>
        <w:t>……………………………………………………..</w:t>
      </w:r>
    </w:p>
    <w:p w:rsidR="00ED0EFF" w:rsidRDefault="00ED0EFF" w:rsidP="00825751">
      <w:pPr>
        <w:rPr>
          <w:rFonts w:ascii="Century Gothic" w:hAnsi="Century Gothic"/>
          <w:b/>
        </w:rPr>
      </w:pPr>
    </w:p>
    <w:p w:rsidR="00ED0EFF" w:rsidRDefault="00ED0EFF" w:rsidP="00825751">
      <w:pPr>
        <w:spacing w:line="360" w:lineRule="auto"/>
        <w:rPr>
          <w:rFonts w:ascii="Century Gothic" w:hAnsi="Century Gothic"/>
        </w:rPr>
      </w:pPr>
      <w:r>
        <w:rPr>
          <w:rFonts w:ascii="Century Gothic" w:hAnsi="Century Gothic"/>
          <w:b/>
        </w:rPr>
        <w:t>10</w:t>
      </w:r>
      <w:r w:rsidRPr="007421C9">
        <w:rPr>
          <w:rFonts w:ascii="Century Gothic" w:hAnsi="Century Gothic"/>
          <w:b/>
        </w:rPr>
        <w:t>)</w:t>
      </w:r>
      <w:r>
        <w:rPr>
          <w:rFonts w:ascii="Century Gothic" w:hAnsi="Century Gothic"/>
          <w:b/>
        </w:rPr>
        <w:t>Ana öğünlerimizi yazın.</w:t>
      </w:r>
    </w:p>
    <w:p w:rsidR="00ED0EFF" w:rsidRPr="006D45F1" w:rsidRDefault="00ED0EFF" w:rsidP="00825751">
      <w:pPr>
        <w:spacing w:line="360" w:lineRule="auto"/>
        <w:rPr>
          <w:rFonts w:ascii="Century Gothic" w:hAnsi="Century Gothic"/>
        </w:rPr>
      </w:pPr>
      <w:r>
        <w:rPr>
          <w:rFonts w:ascii="Century Gothic" w:hAnsi="Century Gothic"/>
        </w:rPr>
        <w:t xml:space="preserve">    1)……………………………………….</w:t>
      </w:r>
    </w:p>
    <w:p w:rsidR="00ED0EFF" w:rsidRDefault="00ED0EFF" w:rsidP="00825751">
      <w:pPr>
        <w:spacing w:line="360" w:lineRule="auto"/>
        <w:rPr>
          <w:rFonts w:ascii="Century Gothic" w:hAnsi="Century Gothic"/>
        </w:rPr>
      </w:pPr>
      <w:r>
        <w:rPr>
          <w:rFonts w:ascii="Century Gothic" w:hAnsi="Century Gothic"/>
        </w:rPr>
        <w:t xml:space="preserve">    2)……………………………………….</w:t>
      </w:r>
    </w:p>
    <w:p w:rsidR="00ED0EFF" w:rsidRPr="006D45F1" w:rsidRDefault="00ED0EFF" w:rsidP="00825751">
      <w:pPr>
        <w:spacing w:line="360" w:lineRule="auto"/>
        <w:rPr>
          <w:rFonts w:ascii="Century Gothic" w:hAnsi="Century Gothic"/>
        </w:rPr>
      </w:pPr>
      <w:r>
        <w:rPr>
          <w:rFonts w:ascii="Century Gothic" w:hAnsi="Century Gothic"/>
        </w:rPr>
        <w:t xml:space="preserve">    3)……………………………………….</w:t>
      </w:r>
    </w:p>
    <w:p w:rsidR="00ED0EFF" w:rsidRDefault="00ED0EFF" w:rsidP="00825751">
      <w:pPr>
        <w:rPr>
          <w:rFonts w:ascii="Century Gothic" w:hAnsi="Century Gothic"/>
          <w:b/>
        </w:rPr>
      </w:pPr>
    </w:p>
    <w:p w:rsidR="00ED0EFF" w:rsidRPr="00C5366E" w:rsidRDefault="00ED0EFF" w:rsidP="00825751">
      <w:pPr>
        <w:rPr>
          <w:rFonts w:ascii="Century Gothic" w:hAnsi="Century Gothic"/>
        </w:rPr>
      </w:pPr>
      <w:r>
        <w:rPr>
          <w:rFonts w:ascii="Century Gothic" w:hAnsi="Century Gothic"/>
          <w:b/>
        </w:rPr>
        <w:t>11</w:t>
      </w:r>
      <w:r w:rsidRPr="00C5366E">
        <w:rPr>
          <w:rFonts w:ascii="Century Gothic" w:hAnsi="Century Gothic"/>
        </w:rPr>
        <w:t xml:space="preserve">) </w:t>
      </w:r>
      <w:r>
        <w:rPr>
          <w:rFonts w:ascii="Century Gothic" w:hAnsi="Century Gothic"/>
          <w:b/>
        </w:rPr>
        <w:t>Ev adresini, telefon numaranı yaz.</w:t>
      </w:r>
    </w:p>
    <w:p w:rsidR="00ED0EFF" w:rsidRDefault="00ED0EFF" w:rsidP="00825751">
      <w:pPr>
        <w:rPr>
          <w:rFonts w:ascii="Century Gothic" w:hAnsi="Century Gothic"/>
          <w:b/>
        </w:rPr>
      </w:pPr>
      <w:r>
        <w:rPr>
          <w:noProof/>
        </w:rPr>
        <w:pict>
          <v:shape id="_x0000_s1029" type="#_x0000_t109" style="position:absolute;margin-left:2.1pt;margin-top:4.65pt;width:224.25pt;height:134.5pt;z-index:251658240"/>
        </w:pict>
      </w:r>
    </w:p>
    <w:p w:rsidR="00ED0EFF" w:rsidRDefault="00ED0EFF" w:rsidP="00825751">
      <w:pPr>
        <w:rPr>
          <w:rFonts w:ascii="Century Gothic" w:hAnsi="Century Gothic"/>
          <w:b/>
        </w:rPr>
      </w:pPr>
    </w:p>
    <w:p w:rsidR="00ED0EFF" w:rsidRDefault="00ED0EFF" w:rsidP="00825751">
      <w:pPr>
        <w:rPr>
          <w:rFonts w:ascii="Century Gothic" w:hAnsi="Century Gothic"/>
          <w:b/>
        </w:rPr>
      </w:pPr>
    </w:p>
    <w:p w:rsidR="00ED0EFF" w:rsidRDefault="00ED0EFF" w:rsidP="00825751">
      <w:pPr>
        <w:rPr>
          <w:rFonts w:ascii="Century Gothic" w:hAnsi="Century Gothic"/>
          <w:b/>
        </w:rPr>
      </w:pPr>
    </w:p>
    <w:p w:rsidR="00ED0EFF" w:rsidRDefault="00ED0EFF" w:rsidP="00825751">
      <w:pPr>
        <w:rPr>
          <w:rFonts w:ascii="Century Gothic" w:hAnsi="Century Gothic"/>
          <w:b/>
        </w:rPr>
      </w:pPr>
    </w:p>
    <w:p w:rsidR="00ED0EFF" w:rsidRDefault="00ED0EFF" w:rsidP="00825751">
      <w:pPr>
        <w:rPr>
          <w:rFonts w:ascii="Century Gothic" w:hAnsi="Century Gothic"/>
          <w:b/>
        </w:rPr>
      </w:pPr>
    </w:p>
    <w:p w:rsidR="00ED0EFF" w:rsidRDefault="00ED0EFF" w:rsidP="00825751">
      <w:pPr>
        <w:rPr>
          <w:rFonts w:ascii="Century Gothic" w:hAnsi="Century Gothic"/>
          <w:b/>
        </w:rPr>
      </w:pPr>
    </w:p>
    <w:p w:rsidR="00ED0EFF" w:rsidRDefault="00ED0EFF" w:rsidP="00825751">
      <w:pPr>
        <w:rPr>
          <w:rFonts w:ascii="Century Gothic" w:hAnsi="Century Gothic"/>
          <w:b/>
        </w:rPr>
      </w:pPr>
    </w:p>
    <w:p w:rsidR="00ED0EFF" w:rsidRDefault="00ED0EFF" w:rsidP="00825751">
      <w:pPr>
        <w:rPr>
          <w:rFonts w:ascii="Century Gothic" w:hAnsi="Century Gothic"/>
          <w:b/>
        </w:rPr>
      </w:pPr>
    </w:p>
    <w:p w:rsidR="00ED0EFF" w:rsidRDefault="00ED0EFF" w:rsidP="00825751">
      <w:pPr>
        <w:rPr>
          <w:rFonts w:ascii="Century Gothic" w:hAnsi="Century Gothic"/>
          <w:b/>
        </w:rPr>
      </w:pPr>
    </w:p>
    <w:p w:rsidR="00ED0EFF" w:rsidRDefault="00ED0EFF" w:rsidP="00825751">
      <w:pPr>
        <w:spacing w:line="360" w:lineRule="auto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12</w:t>
      </w:r>
      <w:r w:rsidRPr="007421C9">
        <w:rPr>
          <w:rFonts w:ascii="Century Gothic" w:hAnsi="Century Gothic"/>
          <w:b/>
        </w:rPr>
        <w:t xml:space="preserve">) </w:t>
      </w:r>
      <w:r>
        <w:rPr>
          <w:rFonts w:ascii="Century Gothic" w:hAnsi="Century Gothic"/>
          <w:b/>
        </w:rPr>
        <w:t xml:space="preserve">Aşağıdaki cümleleri tamamlayın. </w:t>
      </w:r>
    </w:p>
    <w:p w:rsidR="00ED0EFF" w:rsidRDefault="00ED0EFF" w:rsidP="00825751">
      <w:pPr>
        <w:spacing w:line="360" w:lineRule="auto"/>
        <w:rPr>
          <w:rFonts w:ascii="Century Gothic" w:hAnsi="Century Gothic"/>
        </w:rPr>
      </w:pPr>
      <w:r w:rsidRPr="00C140A9">
        <w:rPr>
          <w:rFonts w:ascii="Century Gothic" w:hAnsi="Century Gothic"/>
        </w:rPr>
        <w:t xml:space="preserve">Bir basamaklı en küçük sayı </w:t>
      </w:r>
      <w:r>
        <w:rPr>
          <w:rFonts w:ascii="Century Gothic" w:hAnsi="Century Gothic"/>
        </w:rPr>
        <w:t>……</w:t>
      </w:r>
      <w:r w:rsidRPr="00C140A9">
        <w:rPr>
          <w:rFonts w:ascii="Century Gothic" w:hAnsi="Century Gothic"/>
        </w:rPr>
        <w:t>…</w:t>
      </w:r>
      <w:r>
        <w:rPr>
          <w:rFonts w:ascii="Century Gothic" w:hAnsi="Century Gothic"/>
        </w:rPr>
        <w:t>…..</w:t>
      </w:r>
    </w:p>
    <w:p w:rsidR="00ED0EFF" w:rsidRDefault="00ED0EFF" w:rsidP="00825751">
      <w:pPr>
        <w:spacing w:line="360" w:lineRule="auto"/>
        <w:rPr>
          <w:rFonts w:ascii="Century Gothic" w:hAnsi="Century Gothic"/>
        </w:rPr>
      </w:pPr>
      <w:r>
        <w:rPr>
          <w:rFonts w:ascii="Century Gothic" w:hAnsi="Century Gothic"/>
        </w:rPr>
        <w:t>Bir basamaklı en büyük sayı …………..</w:t>
      </w:r>
    </w:p>
    <w:p w:rsidR="00ED0EFF" w:rsidRDefault="00ED0EFF" w:rsidP="00825751">
      <w:pPr>
        <w:spacing w:line="360" w:lineRule="auto"/>
        <w:rPr>
          <w:rFonts w:ascii="Century Gothic" w:hAnsi="Century Gothic"/>
        </w:rPr>
      </w:pPr>
      <w:r>
        <w:rPr>
          <w:rFonts w:ascii="Century Gothic" w:hAnsi="Century Gothic"/>
        </w:rPr>
        <w:t>İki basamaklı en küçük sayı …………...</w:t>
      </w:r>
    </w:p>
    <w:p w:rsidR="00ED0EFF" w:rsidRDefault="00ED0EFF" w:rsidP="00825751">
      <w:pPr>
        <w:spacing w:line="360" w:lineRule="auto"/>
        <w:rPr>
          <w:rFonts w:ascii="Century Gothic" w:hAnsi="Century Gothic"/>
        </w:rPr>
      </w:pPr>
      <w:r>
        <w:rPr>
          <w:rFonts w:ascii="Century Gothic" w:hAnsi="Century Gothic"/>
        </w:rPr>
        <w:t>İki basamaklı en büyük sayı …………...</w:t>
      </w:r>
    </w:p>
    <w:p w:rsidR="00ED0EFF" w:rsidRDefault="00ED0EFF" w:rsidP="00825751">
      <w:pPr>
        <w:spacing w:line="360" w:lineRule="auto"/>
        <w:rPr>
          <w:rFonts w:ascii="Century Gothic" w:hAnsi="Century Gothic"/>
        </w:rPr>
      </w:pPr>
      <w:r>
        <w:rPr>
          <w:rFonts w:ascii="Century Gothic" w:hAnsi="Century Gothic"/>
        </w:rPr>
        <w:t>Bir düzüne ………… tanedir.</w:t>
      </w:r>
    </w:p>
    <w:p w:rsidR="00ED0EFF" w:rsidRPr="00C140A9" w:rsidRDefault="00ED0EFF" w:rsidP="00825751">
      <w:pPr>
        <w:spacing w:line="360" w:lineRule="auto"/>
        <w:rPr>
          <w:rFonts w:ascii="Century Gothic" w:hAnsi="Century Gothic"/>
        </w:rPr>
      </w:pPr>
      <w:r>
        <w:rPr>
          <w:rFonts w:ascii="Century Gothic" w:hAnsi="Century Gothic"/>
        </w:rPr>
        <w:t>Bir deste ……….. tanedir.</w:t>
      </w:r>
    </w:p>
    <w:p w:rsidR="00ED0EFF" w:rsidRDefault="00ED0EFF" w:rsidP="00825751">
      <w:pPr>
        <w:rPr>
          <w:rFonts w:ascii="Century Gothic" w:hAnsi="Century Gothic"/>
          <w:b/>
        </w:rPr>
      </w:pPr>
    </w:p>
    <w:p w:rsidR="00ED0EFF" w:rsidRDefault="00ED0EFF" w:rsidP="00825751">
      <w:pPr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13</w:t>
      </w:r>
      <w:r w:rsidRPr="007421C9">
        <w:rPr>
          <w:rFonts w:ascii="Century Gothic" w:hAnsi="Century Gothic"/>
          <w:b/>
        </w:rPr>
        <w:t xml:space="preserve">) </w:t>
      </w:r>
      <w:r>
        <w:rPr>
          <w:rFonts w:ascii="Century Gothic" w:hAnsi="Century Gothic"/>
          <w:b/>
        </w:rPr>
        <w:t>Çözümlenmiş olarak verilen sayılar kaçtır?</w:t>
      </w:r>
    </w:p>
    <w:p w:rsidR="00ED0EFF" w:rsidRDefault="00ED0EFF" w:rsidP="00825751">
      <w:pPr>
        <w:spacing w:line="360" w:lineRule="auto"/>
        <w:rPr>
          <w:rFonts w:ascii="Century Gothic" w:hAnsi="Century Gothic"/>
        </w:rPr>
      </w:pPr>
      <w:r>
        <w:rPr>
          <w:rFonts w:ascii="Century Gothic" w:hAnsi="Century Gothic"/>
        </w:rPr>
        <w:t>10+10+10+10+1+1+1=…………</w:t>
      </w:r>
    </w:p>
    <w:p w:rsidR="00ED0EFF" w:rsidRDefault="00ED0EFF" w:rsidP="00825751">
      <w:pPr>
        <w:spacing w:line="360" w:lineRule="auto"/>
        <w:rPr>
          <w:rFonts w:ascii="Century Gothic" w:hAnsi="Century Gothic"/>
        </w:rPr>
      </w:pPr>
      <w:r>
        <w:rPr>
          <w:rFonts w:ascii="Century Gothic" w:hAnsi="Century Gothic"/>
        </w:rPr>
        <w:t>10+10+10+1+1+1+1=………….</w:t>
      </w:r>
    </w:p>
    <w:p w:rsidR="00ED0EFF" w:rsidRDefault="00ED0EFF" w:rsidP="00825751">
      <w:pPr>
        <w:spacing w:line="360" w:lineRule="auto"/>
        <w:rPr>
          <w:rFonts w:ascii="Century Gothic" w:hAnsi="Century Gothic"/>
        </w:rPr>
      </w:pPr>
      <w:r>
        <w:rPr>
          <w:rFonts w:ascii="Century Gothic" w:hAnsi="Century Gothic"/>
        </w:rPr>
        <w:t>10+10+1+1=……….</w:t>
      </w:r>
    </w:p>
    <w:p w:rsidR="00ED0EFF" w:rsidRDefault="00ED0EFF" w:rsidP="00825751">
      <w:pPr>
        <w:spacing w:line="360" w:lineRule="auto"/>
        <w:rPr>
          <w:rFonts w:ascii="Century Gothic" w:hAnsi="Century Gothic"/>
        </w:rPr>
      </w:pPr>
      <w:r>
        <w:rPr>
          <w:rFonts w:ascii="Century Gothic" w:hAnsi="Century Gothic"/>
        </w:rPr>
        <w:t>10+10+10+10+10+10+1=……….</w:t>
      </w:r>
    </w:p>
    <w:p w:rsidR="00ED0EFF" w:rsidRDefault="00ED0EFF" w:rsidP="00825751">
      <w:pPr>
        <w:spacing w:line="360" w:lineRule="auto"/>
        <w:rPr>
          <w:rFonts w:ascii="Century Gothic" w:hAnsi="Century Gothic"/>
        </w:rPr>
      </w:pPr>
      <w:r>
        <w:rPr>
          <w:rFonts w:ascii="Century Gothic" w:hAnsi="Century Gothic"/>
        </w:rPr>
        <w:t>10+10+10+10+1+1+1+1+1+1+1=………</w:t>
      </w:r>
    </w:p>
    <w:p w:rsidR="00ED0EFF" w:rsidRDefault="00ED0EFF" w:rsidP="00825751">
      <w:pPr>
        <w:spacing w:line="360" w:lineRule="auto"/>
        <w:rPr>
          <w:rFonts w:ascii="Century Gothic" w:hAnsi="Century Gothic"/>
        </w:rPr>
      </w:pPr>
      <w:r>
        <w:rPr>
          <w:rFonts w:ascii="Century Gothic" w:hAnsi="Century Gothic"/>
        </w:rPr>
        <w:t>10+10+10+1+1+1+1+1+1=………</w:t>
      </w:r>
    </w:p>
    <w:p w:rsidR="00ED0EFF" w:rsidRDefault="00ED0EFF" w:rsidP="00825751">
      <w:pPr>
        <w:spacing w:line="360" w:lineRule="auto"/>
        <w:rPr>
          <w:rFonts w:ascii="Century Gothic" w:hAnsi="Century Gothic"/>
        </w:rPr>
      </w:pPr>
      <w:r>
        <w:rPr>
          <w:rFonts w:ascii="Century Gothic" w:hAnsi="Century Gothic"/>
        </w:rPr>
        <w:t>10+10+10+10=………</w:t>
      </w:r>
    </w:p>
    <w:p w:rsidR="00ED0EFF" w:rsidRPr="00A01653" w:rsidRDefault="00ED0EFF" w:rsidP="00825751">
      <w:pPr>
        <w:rPr>
          <w:rFonts w:ascii="Century Gothic" w:hAnsi="Century Gothic"/>
          <w:b/>
          <w:i/>
        </w:rPr>
      </w:pPr>
      <w:r>
        <w:rPr>
          <w:rFonts w:ascii="Century Gothic" w:hAnsi="Century Gothic"/>
        </w:rPr>
        <w:t xml:space="preserve">                                      </w:t>
      </w:r>
      <w:r w:rsidRPr="00A01653">
        <w:rPr>
          <w:rFonts w:ascii="Century Gothic" w:hAnsi="Century Gothic"/>
          <w:b/>
          <w:i/>
        </w:rPr>
        <w:t>Velinin İmzası:</w:t>
      </w:r>
    </w:p>
    <w:p w:rsidR="00ED0EFF" w:rsidRPr="00F4654B" w:rsidRDefault="00ED0EFF" w:rsidP="00F4654B">
      <w:hyperlink r:id="rId7" w:history="1">
        <w:r>
          <w:rPr>
            <w:rStyle w:val="Hyperlink"/>
            <w:rFonts w:ascii="Century Gothic" w:hAnsi="Century Gothic"/>
            <w:b/>
            <w:color w:val="C0C0C0"/>
            <w:sz w:val="16"/>
            <w:szCs w:val="16"/>
          </w:rPr>
          <w:t>www.sorubak.com</w:t>
        </w:r>
      </w:hyperlink>
    </w:p>
    <w:sectPr w:rsidR="00ED0EFF" w:rsidRPr="00F4654B" w:rsidSect="00BA6B00">
      <w:headerReference w:type="default" r:id="rId8"/>
      <w:pgSz w:w="11906" w:h="16838"/>
      <w:pgMar w:top="567" w:right="567" w:bottom="142" w:left="709" w:header="284" w:footer="0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D0EFF" w:rsidRDefault="00ED0EFF" w:rsidP="00B04CEA">
      <w:r>
        <w:separator/>
      </w:r>
    </w:p>
  </w:endnote>
  <w:endnote w:type="continuationSeparator" w:id="0">
    <w:p w:rsidR="00ED0EFF" w:rsidRDefault="00ED0EFF" w:rsidP="00B04C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D0EFF" w:rsidRDefault="00ED0EFF" w:rsidP="00B04CEA">
      <w:r>
        <w:separator/>
      </w:r>
    </w:p>
  </w:footnote>
  <w:footnote w:type="continuationSeparator" w:id="0">
    <w:p w:rsidR="00ED0EFF" w:rsidRDefault="00ED0EFF" w:rsidP="00B04CE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0EFF" w:rsidRPr="00EA2662" w:rsidRDefault="00ED0EFF" w:rsidP="008D50AF">
    <w:pPr>
      <w:pStyle w:val="Header"/>
    </w:pPr>
    <w:r w:rsidRPr="00EA2662">
      <w:t xml:space="preserve">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AE0E16"/>
    <w:multiLevelType w:val="hybridMultilevel"/>
    <w:tmpl w:val="058C4D90"/>
    <w:lvl w:ilvl="0" w:tplc="041F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">
    <w:nsid w:val="206869A8"/>
    <w:multiLevelType w:val="hybridMultilevel"/>
    <w:tmpl w:val="5E9E5AAA"/>
    <w:lvl w:ilvl="0" w:tplc="041F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">
    <w:nsid w:val="322E4ACC"/>
    <w:multiLevelType w:val="hybridMultilevel"/>
    <w:tmpl w:val="618A6314"/>
    <w:lvl w:ilvl="0" w:tplc="041F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">
    <w:nsid w:val="3E6B4A48"/>
    <w:multiLevelType w:val="hybridMultilevel"/>
    <w:tmpl w:val="BF7C7068"/>
    <w:lvl w:ilvl="0" w:tplc="041F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4">
    <w:nsid w:val="49A80090"/>
    <w:multiLevelType w:val="hybridMultilevel"/>
    <w:tmpl w:val="D8A4CA0A"/>
    <w:lvl w:ilvl="0" w:tplc="B4B866E4">
      <w:start w:val="12"/>
      <w:numFmt w:val="bullet"/>
      <w:lvlText w:val="-"/>
      <w:lvlJc w:val="left"/>
      <w:pPr>
        <w:ind w:left="1110" w:hanging="360"/>
      </w:pPr>
      <w:rPr>
        <w:rFonts w:ascii="Century Gothic" w:eastAsia="Times New Roman" w:hAnsi="Century Gothic" w:hint="default"/>
      </w:rPr>
    </w:lvl>
    <w:lvl w:ilvl="1" w:tplc="041F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5">
    <w:nsid w:val="51601F5F"/>
    <w:multiLevelType w:val="hybridMultilevel"/>
    <w:tmpl w:val="7E7E3420"/>
    <w:lvl w:ilvl="0" w:tplc="041F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6">
    <w:nsid w:val="5ADB59A2"/>
    <w:multiLevelType w:val="hybridMultilevel"/>
    <w:tmpl w:val="00A03B4E"/>
    <w:lvl w:ilvl="0" w:tplc="92F68612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7">
    <w:nsid w:val="61FD7267"/>
    <w:multiLevelType w:val="hybridMultilevel"/>
    <w:tmpl w:val="6B561DA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668704D9"/>
    <w:multiLevelType w:val="hybridMultilevel"/>
    <w:tmpl w:val="0CEC2F12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512EE65C">
      <w:start w:val="5"/>
      <w:numFmt w:val="lowerLetter"/>
      <w:lvlText w:val="%2.)"/>
      <w:lvlJc w:val="left"/>
      <w:pPr>
        <w:tabs>
          <w:tab w:val="num" w:pos="1515"/>
        </w:tabs>
        <w:ind w:left="1515" w:hanging="435"/>
      </w:pPr>
      <w:rPr>
        <w:rFonts w:cs="Times New Roman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7B2B6E03"/>
    <w:multiLevelType w:val="hybridMultilevel"/>
    <w:tmpl w:val="A0B02BA4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0">
    <w:nsid w:val="7E346050"/>
    <w:multiLevelType w:val="hybridMultilevel"/>
    <w:tmpl w:val="6CA0D3B4"/>
    <w:lvl w:ilvl="0" w:tplc="174C3E54">
      <w:start w:val="1"/>
      <w:numFmt w:val="lowerLetter"/>
      <w:lvlText w:val="%1.)"/>
      <w:lvlJc w:val="left"/>
      <w:pPr>
        <w:tabs>
          <w:tab w:val="num" w:pos="0"/>
        </w:tabs>
        <w:ind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  <w:rPr>
        <w:rFonts w:cs="Times New Roman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2"/>
  </w:num>
  <w:num w:numId="5">
    <w:abstractNumId w:val="5"/>
  </w:num>
  <w:num w:numId="6">
    <w:abstractNumId w:val="1"/>
  </w:num>
  <w:num w:numId="7">
    <w:abstractNumId w:val="0"/>
  </w:num>
  <w:num w:numId="8">
    <w:abstractNumId w:val="3"/>
  </w:num>
  <w:num w:numId="9">
    <w:abstractNumId w:val="4"/>
  </w:num>
  <w:num w:numId="10">
    <w:abstractNumId w:val="8"/>
  </w:num>
  <w:num w:numId="1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064FB"/>
    <w:rsid w:val="000005A2"/>
    <w:rsid w:val="0001565C"/>
    <w:rsid w:val="0002382C"/>
    <w:rsid w:val="0002716B"/>
    <w:rsid w:val="00027CE5"/>
    <w:rsid w:val="00036E39"/>
    <w:rsid w:val="00041817"/>
    <w:rsid w:val="000466FD"/>
    <w:rsid w:val="000625F1"/>
    <w:rsid w:val="00063016"/>
    <w:rsid w:val="0006390F"/>
    <w:rsid w:val="000643EC"/>
    <w:rsid w:val="00064C3C"/>
    <w:rsid w:val="0006691A"/>
    <w:rsid w:val="00072A6F"/>
    <w:rsid w:val="0008036C"/>
    <w:rsid w:val="000954D1"/>
    <w:rsid w:val="000A7F53"/>
    <w:rsid w:val="000C34B2"/>
    <w:rsid w:val="000D7FEC"/>
    <w:rsid w:val="001007B4"/>
    <w:rsid w:val="00107F09"/>
    <w:rsid w:val="00124819"/>
    <w:rsid w:val="001556D6"/>
    <w:rsid w:val="001634A7"/>
    <w:rsid w:val="00166B36"/>
    <w:rsid w:val="001673D9"/>
    <w:rsid w:val="0017325B"/>
    <w:rsid w:val="001737F2"/>
    <w:rsid w:val="001740EB"/>
    <w:rsid w:val="0018066C"/>
    <w:rsid w:val="0018505F"/>
    <w:rsid w:val="001903D7"/>
    <w:rsid w:val="001A0899"/>
    <w:rsid w:val="001A61A9"/>
    <w:rsid w:val="001C0A9A"/>
    <w:rsid w:val="001C3EA8"/>
    <w:rsid w:val="001C7607"/>
    <w:rsid w:val="001D4F6C"/>
    <w:rsid w:val="001D7B07"/>
    <w:rsid w:val="001F09ED"/>
    <w:rsid w:val="001F3593"/>
    <w:rsid w:val="001F5800"/>
    <w:rsid w:val="00204B60"/>
    <w:rsid w:val="00216216"/>
    <w:rsid w:val="00217077"/>
    <w:rsid w:val="00221460"/>
    <w:rsid w:val="002241EF"/>
    <w:rsid w:val="00227F07"/>
    <w:rsid w:val="00242AB6"/>
    <w:rsid w:val="00246683"/>
    <w:rsid w:val="00256558"/>
    <w:rsid w:val="00256A3F"/>
    <w:rsid w:val="0026718B"/>
    <w:rsid w:val="0027131E"/>
    <w:rsid w:val="0027671C"/>
    <w:rsid w:val="002775AE"/>
    <w:rsid w:val="00287E2F"/>
    <w:rsid w:val="002A054B"/>
    <w:rsid w:val="002A6355"/>
    <w:rsid w:val="002B3929"/>
    <w:rsid w:val="002C188B"/>
    <w:rsid w:val="002C204E"/>
    <w:rsid w:val="002D6CBA"/>
    <w:rsid w:val="002D6D92"/>
    <w:rsid w:val="002E57DC"/>
    <w:rsid w:val="003034B9"/>
    <w:rsid w:val="003050B7"/>
    <w:rsid w:val="003065E1"/>
    <w:rsid w:val="003267E3"/>
    <w:rsid w:val="00326ED1"/>
    <w:rsid w:val="00336249"/>
    <w:rsid w:val="0036224A"/>
    <w:rsid w:val="00374B68"/>
    <w:rsid w:val="0038097F"/>
    <w:rsid w:val="003816D9"/>
    <w:rsid w:val="00383C4B"/>
    <w:rsid w:val="003849DF"/>
    <w:rsid w:val="00384B5D"/>
    <w:rsid w:val="0039064B"/>
    <w:rsid w:val="003909D7"/>
    <w:rsid w:val="003C147D"/>
    <w:rsid w:val="003C19DA"/>
    <w:rsid w:val="003C63EC"/>
    <w:rsid w:val="003D4A91"/>
    <w:rsid w:val="003F0036"/>
    <w:rsid w:val="003F1961"/>
    <w:rsid w:val="00403487"/>
    <w:rsid w:val="00422ECC"/>
    <w:rsid w:val="00427B70"/>
    <w:rsid w:val="00427E1D"/>
    <w:rsid w:val="004306B2"/>
    <w:rsid w:val="00434F83"/>
    <w:rsid w:val="00443CD6"/>
    <w:rsid w:val="00456EB4"/>
    <w:rsid w:val="004870D3"/>
    <w:rsid w:val="004C0902"/>
    <w:rsid w:val="004C1AC0"/>
    <w:rsid w:val="004C6658"/>
    <w:rsid w:val="004D18EA"/>
    <w:rsid w:val="004D47B9"/>
    <w:rsid w:val="004F6DFC"/>
    <w:rsid w:val="0050169D"/>
    <w:rsid w:val="00522B4D"/>
    <w:rsid w:val="00530D5D"/>
    <w:rsid w:val="00536417"/>
    <w:rsid w:val="00540923"/>
    <w:rsid w:val="00545B01"/>
    <w:rsid w:val="00547DDD"/>
    <w:rsid w:val="005636F6"/>
    <w:rsid w:val="005651C1"/>
    <w:rsid w:val="005721BD"/>
    <w:rsid w:val="00574B2B"/>
    <w:rsid w:val="00576545"/>
    <w:rsid w:val="00577645"/>
    <w:rsid w:val="00580FFA"/>
    <w:rsid w:val="0059542D"/>
    <w:rsid w:val="00595C8D"/>
    <w:rsid w:val="00597279"/>
    <w:rsid w:val="005A25E2"/>
    <w:rsid w:val="005A7BCA"/>
    <w:rsid w:val="005A7CF9"/>
    <w:rsid w:val="005B37E0"/>
    <w:rsid w:val="005D4E7A"/>
    <w:rsid w:val="005D7D6D"/>
    <w:rsid w:val="005F5C4F"/>
    <w:rsid w:val="00600EB5"/>
    <w:rsid w:val="006164D9"/>
    <w:rsid w:val="00652471"/>
    <w:rsid w:val="00662FF9"/>
    <w:rsid w:val="00666CCE"/>
    <w:rsid w:val="0067024F"/>
    <w:rsid w:val="00670A12"/>
    <w:rsid w:val="00674AC1"/>
    <w:rsid w:val="0068227D"/>
    <w:rsid w:val="00687E2D"/>
    <w:rsid w:val="006A3CFD"/>
    <w:rsid w:val="006A5A57"/>
    <w:rsid w:val="006B1DC0"/>
    <w:rsid w:val="006C43C3"/>
    <w:rsid w:val="006D45F1"/>
    <w:rsid w:val="006F2FDD"/>
    <w:rsid w:val="006F5807"/>
    <w:rsid w:val="00703FDF"/>
    <w:rsid w:val="007064FB"/>
    <w:rsid w:val="00716A3F"/>
    <w:rsid w:val="00723058"/>
    <w:rsid w:val="007421C9"/>
    <w:rsid w:val="0074354C"/>
    <w:rsid w:val="00750354"/>
    <w:rsid w:val="00755190"/>
    <w:rsid w:val="0076251C"/>
    <w:rsid w:val="007729DF"/>
    <w:rsid w:val="0078106A"/>
    <w:rsid w:val="007811E5"/>
    <w:rsid w:val="007818D9"/>
    <w:rsid w:val="007831B7"/>
    <w:rsid w:val="0079246D"/>
    <w:rsid w:val="007B0CE9"/>
    <w:rsid w:val="007B50DD"/>
    <w:rsid w:val="007C1708"/>
    <w:rsid w:val="007C1A59"/>
    <w:rsid w:val="007D321E"/>
    <w:rsid w:val="007E3030"/>
    <w:rsid w:val="007E7A1E"/>
    <w:rsid w:val="007F3335"/>
    <w:rsid w:val="007F6EFE"/>
    <w:rsid w:val="007F7120"/>
    <w:rsid w:val="00802469"/>
    <w:rsid w:val="008038DC"/>
    <w:rsid w:val="008142F6"/>
    <w:rsid w:val="008178AF"/>
    <w:rsid w:val="00825751"/>
    <w:rsid w:val="00826635"/>
    <w:rsid w:val="008321C2"/>
    <w:rsid w:val="008331E2"/>
    <w:rsid w:val="008411E1"/>
    <w:rsid w:val="0084253E"/>
    <w:rsid w:val="00842FE0"/>
    <w:rsid w:val="00853A64"/>
    <w:rsid w:val="008816FE"/>
    <w:rsid w:val="00892CD6"/>
    <w:rsid w:val="008A23BF"/>
    <w:rsid w:val="008A516B"/>
    <w:rsid w:val="008A55B1"/>
    <w:rsid w:val="008B4635"/>
    <w:rsid w:val="008C15FF"/>
    <w:rsid w:val="008C2266"/>
    <w:rsid w:val="008C3A35"/>
    <w:rsid w:val="008D218D"/>
    <w:rsid w:val="008D3803"/>
    <w:rsid w:val="008D50AF"/>
    <w:rsid w:val="008F7B5A"/>
    <w:rsid w:val="0095494A"/>
    <w:rsid w:val="009751B2"/>
    <w:rsid w:val="0098499A"/>
    <w:rsid w:val="00987C61"/>
    <w:rsid w:val="009A6008"/>
    <w:rsid w:val="009B0B3D"/>
    <w:rsid w:val="009B3A0F"/>
    <w:rsid w:val="009B48A6"/>
    <w:rsid w:val="009D27FC"/>
    <w:rsid w:val="009F5369"/>
    <w:rsid w:val="00A01653"/>
    <w:rsid w:val="00A02DFD"/>
    <w:rsid w:val="00A040D0"/>
    <w:rsid w:val="00A04C56"/>
    <w:rsid w:val="00A20986"/>
    <w:rsid w:val="00A21BF7"/>
    <w:rsid w:val="00A26E0E"/>
    <w:rsid w:val="00A27D3B"/>
    <w:rsid w:val="00A36164"/>
    <w:rsid w:val="00A43BC3"/>
    <w:rsid w:val="00A44122"/>
    <w:rsid w:val="00A478DF"/>
    <w:rsid w:val="00A52E23"/>
    <w:rsid w:val="00A653D6"/>
    <w:rsid w:val="00A724D2"/>
    <w:rsid w:val="00A82EC1"/>
    <w:rsid w:val="00A938C8"/>
    <w:rsid w:val="00AB33D9"/>
    <w:rsid w:val="00AB78D4"/>
    <w:rsid w:val="00AD07C1"/>
    <w:rsid w:val="00AD3AC1"/>
    <w:rsid w:val="00B04CEA"/>
    <w:rsid w:val="00B10167"/>
    <w:rsid w:val="00B14CDD"/>
    <w:rsid w:val="00B15380"/>
    <w:rsid w:val="00B15823"/>
    <w:rsid w:val="00B202BB"/>
    <w:rsid w:val="00B432ED"/>
    <w:rsid w:val="00B5256E"/>
    <w:rsid w:val="00B557C2"/>
    <w:rsid w:val="00B72A60"/>
    <w:rsid w:val="00B759CB"/>
    <w:rsid w:val="00B95D46"/>
    <w:rsid w:val="00B96778"/>
    <w:rsid w:val="00BA5581"/>
    <w:rsid w:val="00BA6B00"/>
    <w:rsid w:val="00BE2C98"/>
    <w:rsid w:val="00C140A9"/>
    <w:rsid w:val="00C235D8"/>
    <w:rsid w:val="00C5366E"/>
    <w:rsid w:val="00C66ED1"/>
    <w:rsid w:val="00C719B0"/>
    <w:rsid w:val="00C74BD9"/>
    <w:rsid w:val="00C80AAA"/>
    <w:rsid w:val="00C814CE"/>
    <w:rsid w:val="00C81C2F"/>
    <w:rsid w:val="00C87446"/>
    <w:rsid w:val="00C87A98"/>
    <w:rsid w:val="00C90193"/>
    <w:rsid w:val="00C91950"/>
    <w:rsid w:val="00C91A20"/>
    <w:rsid w:val="00C91D5B"/>
    <w:rsid w:val="00C96A52"/>
    <w:rsid w:val="00C975B2"/>
    <w:rsid w:val="00CA719B"/>
    <w:rsid w:val="00CB23E5"/>
    <w:rsid w:val="00CB4F2A"/>
    <w:rsid w:val="00CC78F2"/>
    <w:rsid w:val="00CD021F"/>
    <w:rsid w:val="00CE3823"/>
    <w:rsid w:val="00CF4AC2"/>
    <w:rsid w:val="00CF4E8C"/>
    <w:rsid w:val="00D03D7E"/>
    <w:rsid w:val="00D16EE3"/>
    <w:rsid w:val="00D32364"/>
    <w:rsid w:val="00D445AE"/>
    <w:rsid w:val="00D60CA0"/>
    <w:rsid w:val="00D6781D"/>
    <w:rsid w:val="00D72BC8"/>
    <w:rsid w:val="00D856CA"/>
    <w:rsid w:val="00D902E8"/>
    <w:rsid w:val="00DB17AA"/>
    <w:rsid w:val="00DB18AA"/>
    <w:rsid w:val="00DB716A"/>
    <w:rsid w:val="00DD6422"/>
    <w:rsid w:val="00DD6E05"/>
    <w:rsid w:val="00DE15C7"/>
    <w:rsid w:val="00DE5F23"/>
    <w:rsid w:val="00DF630C"/>
    <w:rsid w:val="00E07B06"/>
    <w:rsid w:val="00E07E49"/>
    <w:rsid w:val="00E1289F"/>
    <w:rsid w:val="00E542F4"/>
    <w:rsid w:val="00E5634F"/>
    <w:rsid w:val="00E5759A"/>
    <w:rsid w:val="00E61CC5"/>
    <w:rsid w:val="00E75153"/>
    <w:rsid w:val="00E8034D"/>
    <w:rsid w:val="00E942D8"/>
    <w:rsid w:val="00E97D66"/>
    <w:rsid w:val="00EA2205"/>
    <w:rsid w:val="00EA2662"/>
    <w:rsid w:val="00EB46F9"/>
    <w:rsid w:val="00ED0EFF"/>
    <w:rsid w:val="00EE2175"/>
    <w:rsid w:val="00EE659E"/>
    <w:rsid w:val="00EF7EDD"/>
    <w:rsid w:val="00F07637"/>
    <w:rsid w:val="00F103D5"/>
    <w:rsid w:val="00F200BC"/>
    <w:rsid w:val="00F25E66"/>
    <w:rsid w:val="00F4654B"/>
    <w:rsid w:val="00F524E3"/>
    <w:rsid w:val="00F56418"/>
    <w:rsid w:val="00F571AF"/>
    <w:rsid w:val="00F57DB1"/>
    <w:rsid w:val="00F57ECF"/>
    <w:rsid w:val="00F860AB"/>
    <w:rsid w:val="00F86816"/>
    <w:rsid w:val="00FA00EF"/>
    <w:rsid w:val="00FB00ED"/>
    <w:rsid w:val="00FC0F80"/>
    <w:rsid w:val="00FD6523"/>
    <w:rsid w:val="00FF4028"/>
    <w:rsid w:val="00FF60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5751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9"/>
    <w:qFormat/>
    <w:rsid w:val="008411E1"/>
    <w:pPr>
      <w:keepNext/>
      <w:jc w:val="center"/>
      <w:outlineLvl w:val="1"/>
    </w:pPr>
    <w:rPr>
      <w:b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8411E1"/>
    <w:rPr>
      <w:rFonts w:ascii="Times New Roman" w:hAnsi="Times New Roman" w:cs="Times New Roman"/>
      <w:b/>
      <w:sz w:val="20"/>
      <w:szCs w:val="20"/>
      <w:lang w:eastAsia="tr-TR"/>
    </w:rPr>
  </w:style>
  <w:style w:type="paragraph" w:styleId="NoSpacing">
    <w:name w:val="No Spacing"/>
    <w:uiPriority w:val="99"/>
    <w:qFormat/>
    <w:rsid w:val="007064FB"/>
    <w:rPr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7064FB"/>
    <w:rPr>
      <w:rFonts w:ascii="Tahoma" w:eastAsia="Calibr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064FB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99"/>
    <w:rsid w:val="00DD6E05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0954D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rsid w:val="00825751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825751"/>
    <w:rPr>
      <w:rFonts w:ascii="Times New Roman" w:hAnsi="Times New Roman" w:cs="Times New Roman"/>
      <w:sz w:val="24"/>
      <w:szCs w:val="24"/>
      <w:lang w:eastAsia="tr-TR"/>
    </w:rPr>
  </w:style>
  <w:style w:type="character" w:styleId="Hyperlink">
    <w:name w:val="Hyperlink"/>
    <w:basedOn w:val="DefaultParagraphFont"/>
    <w:uiPriority w:val="99"/>
    <w:rsid w:val="00217077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6856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614</TotalTime>
  <Pages>1</Pages>
  <Words>314</Words>
  <Characters>1793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cafer nevruz</dc:creator>
  <cp:keywords/>
  <dc:description/>
  <cp:lastModifiedBy>edanur</cp:lastModifiedBy>
  <cp:revision>93</cp:revision>
  <dcterms:created xsi:type="dcterms:W3CDTF">2008-10-29T10:56:00Z</dcterms:created>
  <dcterms:modified xsi:type="dcterms:W3CDTF">2010-12-25T13:13:00Z</dcterms:modified>
</cp:coreProperties>
</file>